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9ACB2" w14:textId="12550492" w:rsidR="00CB6588" w:rsidRDefault="00EE7BF2" w:rsidP="00CB6588">
      <w:pPr>
        <w:pStyle w:val="Tytu"/>
        <w:rPr>
          <w:rFonts w:cs="Arial"/>
          <w:sz w:val="24"/>
          <w:szCs w:val="24"/>
        </w:rPr>
      </w:pPr>
      <w:r>
        <w:rPr>
          <w:rFonts w:cs="Calibri"/>
          <w:b w:val="0"/>
          <w:noProof/>
          <w:szCs w:val="22"/>
        </w:rPr>
        <w:drawing>
          <wp:inline distT="0" distB="0" distL="0" distR="0" wp14:anchorId="0E4DEBBB" wp14:editId="0CB83850">
            <wp:extent cx="6085205" cy="4787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6FDEF" w14:textId="36230B9C" w:rsidR="00EF0FC8" w:rsidRPr="007C30AA" w:rsidRDefault="00EF0FC8">
      <w:pPr>
        <w:pStyle w:val="Tytu"/>
        <w:jc w:val="right"/>
        <w:rPr>
          <w:rFonts w:cs="Arial"/>
          <w:sz w:val="24"/>
          <w:szCs w:val="24"/>
        </w:rPr>
      </w:pPr>
      <w:r w:rsidRPr="007C30AA">
        <w:rPr>
          <w:rFonts w:cs="Arial"/>
          <w:sz w:val="24"/>
          <w:szCs w:val="24"/>
        </w:rPr>
        <w:t>Załącznik nr</w:t>
      </w:r>
      <w:r w:rsidR="007C30AA" w:rsidRPr="007C30AA">
        <w:rPr>
          <w:rFonts w:cs="Arial"/>
          <w:sz w:val="24"/>
          <w:szCs w:val="24"/>
        </w:rPr>
        <w:t xml:space="preserve"> 6 do SWZ</w:t>
      </w:r>
    </w:p>
    <w:p w14:paraId="3B77D9EF" w14:textId="506967FE" w:rsidR="00EF0FC8" w:rsidRPr="007C30AA" w:rsidRDefault="00EE7BF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196D13" wp14:editId="32004BD1">
                <wp:simplePos x="0" y="0"/>
                <wp:positionH relativeFrom="column">
                  <wp:posOffset>-48895</wp:posOffset>
                </wp:positionH>
                <wp:positionV relativeFrom="paragraph">
                  <wp:posOffset>-26035</wp:posOffset>
                </wp:positionV>
                <wp:extent cx="2012315" cy="732155"/>
                <wp:effectExtent l="0" t="0" r="0" b="0"/>
                <wp:wrapNone/>
                <wp:docPr id="69009730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A6862C" w14:textId="77777777" w:rsidR="00EF0FC8" w:rsidRDefault="00EF0FC8"/>
                          <w:p w14:paraId="2C760EAB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81D70F1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C829795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8FDF44A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1918776" w14:textId="77777777" w:rsidR="00EF0FC8" w:rsidRDefault="00EF0FC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370685C5" w14:textId="77777777" w:rsidR="00EF0FC8" w:rsidRDefault="00EF0FC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196D13" id="AutoShape 2" o:spid="_x0000_s1026" style="position:absolute;margin-left:-3.85pt;margin-top:-2.05pt;width:158.45pt;height:5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" filled="f" strokeweight=".25pt">
                <v:textbox inset="1pt,1pt,1pt,1pt">
                  <w:txbxContent>
                    <w:p w14:paraId="41A6862C" w14:textId="77777777" w:rsidR="00EF0FC8" w:rsidRDefault="00EF0FC8"/>
                    <w:p w14:paraId="2C760EAB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481D70F1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2C829795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28FDF44A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31918776" w14:textId="77777777" w:rsidR="00EF0FC8" w:rsidRDefault="00EF0FC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370685C5" w14:textId="77777777" w:rsidR="00EF0FC8" w:rsidRDefault="00EF0FC8"/>
                  </w:txbxContent>
                </v:textbox>
              </v:roundrect>
            </w:pict>
          </mc:Fallback>
        </mc:AlternateContent>
      </w:r>
    </w:p>
    <w:p w14:paraId="7FF07672" w14:textId="77777777" w:rsidR="00EF0FC8" w:rsidRPr="007C30AA" w:rsidRDefault="00EF0FC8">
      <w:pPr>
        <w:rPr>
          <w:rFonts w:ascii="Arial" w:hAnsi="Arial" w:cs="Arial"/>
          <w:sz w:val="24"/>
          <w:szCs w:val="24"/>
        </w:rPr>
      </w:pPr>
    </w:p>
    <w:p w14:paraId="46FCDE56" w14:textId="77777777" w:rsidR="00EF0FC8" w:rsidRPr="007C30AA" w:rsidRDefault="00EF0FC8">
      <w:pPr>
        <w:rPr>
          <w:rFonts w:ascii="Arial" w:hAnsi="Arial" w:cs="Arial"/>
          <w:sz w:val="24"/>
          <w:szCs w:val="24"/>
        </w:rPr>
      </w:pPr>
    </w:p>
    <w:p w14:paraId="5512E0DA" w14:textId="77777777" w:rsidR="00EF0FC8" w:rsidRPr="007C30AA" w:rsidRDefault="00EF0FC8">
      <w:pPr>
        <w:rPr>
          <w:rFonts w:ascii="Arial" w:hAnsi="Arial" w:cs="Arial"/>
          <w:sz w:val="24"/>
          <w:szCs w:val="24"/>
        </w:rPr>
      </w:pPr>
    </w:p>
    <w:p w14:paraId="5048DE24" w14:textId="77777777" w:rsidR="00EF0FC8" w:rsidRPr="007C30AA" w:rsidRDefault="00425DD9">
      <w:pPr>
        <w:pStyle w:val="Nagwek2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7C30AA">
        <w:rPr>
          <w:rFonts w:ascii="Arial" w:hAnsi="Arial" w:cs="Arial"/>
          <w:b/>
          <w:spacing w:val="20"/>
          <w:sz w:val="24"/>
          <w:szCs w:val="24"/>
        </w:rPr>
        <w:t xml:space="preserve">WYKAZ </w:t>
      </w:r>
      <w:r w:rsidR="00013C96" w:rsidRPr="007C30AA">
        <w:rPr>
          <w:rFonts w:ascii="Arial" w:hAnsi="Arial" w:cs="Arial"/>
          <w:b/>
          <w:spacing w:val="20"/>
          <w:sz w:val="24"/>
          <w:szCs w:val="24"/>
        </w:rPr>
        <w:t>ROBÓT BUDOWLANYCH</w:t>
      </w:r>
    </w:p>
    <w:p w14:paraId="1D90F800" w14:textId="5834053B" w:rsidR="008049AC" w:rsidRPr="007C30AA" w:rsidRDefault="007C30AA" w:rsidP="008049AC">
      <w:pPr>
        <w:pStyle w:val="Tekstpodstawowywcity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7C30AA">
        <w:rPr>
          <w:rFonts w:ascii="Arial" w:hAnsi="Arial" w:cs="Arial"/>
          <w:b/>
          <w:sz w:val="24"/>
          <w:szCs w:val="24"/>
        </w:rPr>
        <w:t>M</w:t>
      </w:r>
      <w:r w:rsidR="007C4F77" w:rsidRPr="007C30AA">
        <w:rPr>
          <w:rFonts w:ascii="Arial" w:hAnsi="Arial" w:cs="Arial"/>
          <w:b/>
          <w:sz w:val="24"/>
          <w:szCs w:val="24"/>
        </w:rPr>
        <w:t>odernizacja pałacowego parku w Grojcu</w:t>
      </w:r>
    </w:p>
    <w:p w14:paraId="5D86EA1F" w14:textId="3837B701" w:rsidR="00425DD9" w:rsidRPr="007C30AA" w:rsidRDefault="00F90539" w:rsidP="00F9053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C30AA">
        <w:rPr>
          <w:rFonts w:ascii="Arial" w:hAnsi="Arial" w:cs="Arial"/>
          <w:sz w:val="24"/>
          <w:szCs w:val="24"/>
        </w:rPr>
        <w:t>Wykaz robót budowlanych w zakresie niezbędnym do wykazania spełniania warunku wiedzy i doświadczenia, wykonanych w okresie ostatnich pięciu lat przed upływem terminu składania ofert, a jeżeli okres prowadzenia działalności jest krótszy - w tym okresie</w:t>
      </w:r>
      <w:r w:rsidR="007C30AA">
        <w:rPr>
          <w:rFonts w:ascii="Arial" w:hAnsi="Arial" w:cs="Arial"/>
          <w:sz w:val="24"/>
          <w:szCs w:val="24"/>
        </w:rPr>
        <w:t xml:space="preserve"> </w:t>
      </w:r>
      <w:r w:rsidR="007C30AA" w:rsidRPr="007C30AA">
        <w:rPr>
          <w:rFonts w:ascii="Arial" w:hAnsi="Arial" w:cs="Arial"/>
          <w:sz w:val="24"/>
          <w:szCs w:val="24"/>
        </w:rPr>
        <w:t>tj. co najmniej jednej roboty budowlanej polegającej na budowie lub/i przebudowie lub/i remoncie chodników lub/i budowie, lub/i przebudowie, lub/i remoncie sceny/altany drewnianej o konstrukcji drewnianej o wartości: min. 350.000,00zł brutto.</w:t>
      </w:r>
      <w:r w:rsidRPr="007C30AA">
        <w:rPr>
          <w:rFonts w:ascii="Arial" w:hAnsi="Arial" w:cs="Arial"/>
          <w:sz w:val="24"/>
          <w:szCs w:val="24"/>
        </w:rPr>
        <w:t>, z podaniem ich rodzaju i wartości, daty i miejsca wykonania oraz załączeniem dokumentu potwierdzającego, że roboty zostały wykonane zgodnie z zasadami sztuki budowlanej i prawidłowo ukończone</w:t>
      </w:r>
      <w:r w:rsidR="00425DD9" w:rsidRPr="007C30AA">
        <w:rPr>
          <w:rFonts w:ascii="Arial" w:hAnsi="Arial" w:cs="Arial"/>
          <w:sz w:val="24"/>
          <w:szCs w:val="24"/>
        </w:rPr>
        <w:t>.</w:t>
      </w:r>
    </w:p>
    <w:p w14:paraId="1BD0841A" w14:textId="77777777" w:rsidR="00425DD9" w:rsidRPr="007C30AA" w:rsidRDefault="00425DD9" w:rsidP="00425DD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37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8"/>
        <w:gridCol w:w="2510"/>
        <w:gridCol w:w="3121"/>
        <w:gridCol w:w="3258"/>
      </w:tblGrid>
      <w:tr w:rsidR="00425DD9" w:rsidRPr="007C30AA" w14:paraId="51D4C9F6" w14:textId="77777777" w:rsidTr="008F50C0">
        <w:trPr>
          <w:trHeight w:val="740"/>
          <w:jc w:val="center"/>
        </w:trPr>
        <w:tc>
          <w:tcPr>
            <w:tcW w:w="4818" w:type="dxa"/>
            <w:vAlign w:val="center"/>
          </w:tcPr>
          <w:p w14:paraId="29688EF2" w14:textId="77777777" w:rsidR="00425DD9" w:rsidRPr="007C30AA" w:rsidRDefault="001F059E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30AA">
              <w:rPr>
                <w:rFonts w:ascii="Arial" w:hAnsi="Arial" w:cs="Arial"/>
                <w:sz w:val="24"/>
                <w:szCs w:val="24"/>
              </w:rPr>
              <w:t>Rodzaj robót budowlanych</w:t>
            </w:r>
          </w:p>
        </w:tc>
        <w:tc>
          <w:tcPr>
            <w:tcW w:w="2510" w:type="dxa"/>
            <w:vAlign w:val="center"/>
          </w:tcPr>
          <w:p w14:paraId="2B40A7EA" w14:textId="2DCF94E8" w:rsidR="00425DD9" w:rsidRPr="007C30AA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30AA">
              <w:rPr>
                <w:rFonts w:ascii="Arial" w:hAnsi="Arial" w:cs="Arial"/>
                <w:sz w:val="24"/>
                <w:szCs w:val="24"/>
              </w:rPr>
              <w:t>Wartość (</w:t>
            </w:r>
            <w:r w:rsidR="007C30AA">
              <w:rPr>
                <w:rFonts w:ascii="Arial" w:hAnsi="Arial" w:cs="Arial"/>
                <w:sz w:val="24"/>
                <w:szCs w:val="24"/>
              </w:rPr>
              <w:t>brutto</w:t>
            </w:r>
            <w:r w:rsidRPr="007C30A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21" w:type="dxa"/>
            <w:tcBorders>
              <w:bottom w:val="nil"/>
            </w:tcBorders>
            <w:vAlign w:val="center"/>
          </w:tcPr>
          <w:p w14:paraId="6A769937" w14:textId="77777777" w:rsidR="00425DD9" w:rsidRPr="007C30AA" w:rsidRDefault="008F50C0" w:rsidP="00F85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30AA">
              <w:rPr>
                <w:rFonts w:ascii="Arial" w:hAnsi="Arial" w:cs="Arial"/>
                <w:sz w:val="24"/>
                <w:szCs w:val="24"/>
              </w:rPr>
              <w:t>Dat</w:t>
            </w:r>
            <w:r w:rsidR="00A43C8C" w:rsidRPr="007C30AA">
              <w:rPr>
                <w:rFonts w:ascii="Arial" w:hAnsi="Arial" w:cs="Arial"/>
                <w:sz w:val="24"/>
                <w:szCs w:val="24"/>
              </w:rPr>
              <w:t>a</w:t>
            </w:r>
            <w:r w:rsidR="00425DD9" w:rsidRPr="007C30AA">
              <w:rPr>
                <w:rFonts w:ascii="Arial" w:hAnsi="Arial" w:cs="Arial"/>
                <w:sz w:val="24"/>
                <w:szCs w:val="24"/>
              </w:rPr>
              <w:t xml:space="preserve"> wykonania</w:t>
            </w:r>
          </w:p>
          <w:p w14:paraId="62E0D1AF" w14:textId="77777777" w:rsidR="008F50C0" w:rsidRPr="007C30AA" w:rsidRDefault="008F50C0" w:rsidP="00F85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30AA">
              <w:rPr>
                <w:rFonts w:ascii="Arial" w:hAnsi="Arial" w:cs="Arial"/>
                <w:sz w:val="24"/>
                <w:szCs w:val="24"/>
              </w:rPr>
              <w:t>(data rozpoczęcia - data zakończenia)</w:t>
            </w:r>
          </w:p>
        </w:tc>
        <w:tc>
          <w:tcPr>
            <w:tcW w:w="3258" w:type="dxa"/>
            <w:vAlign w:val="center"/>
          </w:tcPr>
          <w:p w14:paraId="65D90655" w14:textId="244CDA50" w:rsidR="00425DD9" w:rsidRPr="007C30AA" w:rsidRDefault="005E43A0" w:rsidP="00F85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30AA">
              <w:rPr>
                <w:rFonts w:ascii="Arial" w:hAnsi="Arial" w:cs="Arial"/>
                <w:sz w:val="24"/>
                <w:szCs w:val="24"/>
              </w:rPr>
              <w:t>Miejsce wykonania</w:t>
            </w:r>
            <w:r w:rsidR="007C30AA">
              <w:rPr>
                <w:rFonts w:ascii="Arial" w:hAnsi="Arial" w:cs="Arial"/>
                <w:sz w:val="24"/>
                <w:szCs w:val="24"/>
              </w:rPr>
              <w:t>/ Zamawiający</w:t>
            </w:r>
          </w:p>
        </w:tc>
      </w:tr>
      <w:tr w:rsidR="00425DD9" w:rsidRPr="007C30AA" w14:paraId="1A03387D" w14:textId="77777777" w:rsidTr="008F50C0">
        <w:trPr>
          <w:trHeight w:val="765"/>
          <w:jc w:val="center"/>
        </w:trPr>
        <w:tc>
          <w:tcPr>
            <w:tcW w:w="4818" w:type="dxa"/>
          </w:tcPr>
          <w:p w14:paraId="6B54CF76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0" w:type="dxa"/>
          </w:tcPr>
          <w:p w14:paraId="2FA7CDB1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1" w:type="dxa"/>
          </w:tcPr>
          <w:p w14:paraId="538AC176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2CB49F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19E8B2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</w:tcPr>
          <w:p w14:paraId="0800993C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DD9" w:rsidRPr="007C30AA" w14:paraId="079F7EB0" w14:textId="77777777" w:rsidTr="008F50C0">
        <w:trPr>
          <w:jc w:val="center"/>
        </w:trPr>
        <w:tc>
          <w:tcPr>
            <w:tcW w:w="4818" w:type="dxa"/>
          </w:tcPr>
          <w:p w14:paraId="72F5DBA5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0" w:type="dxa"/>
          </w:tcPr>
          <w:p w14:paraId="5CF83D61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1" w:type="dxa"/>
          </w:tcPr>
          <w:p w14:paraId="3A579691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381AD5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6A3544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</w:tcPr>
          <w:p w14:paraId="118A7462" w14:textId="77777777" w:rsidR="00425DD9" w:rsidRPr="007C30AA" w:rsidRDefault="00425DD9" w:rsidP="00F85E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CBEA6D" w14:textId="77777777" w:rsidR="00425DD9" w:rsidRPr="007C30AA" w:rsidRDefault="00425DD9" w:rsidP="00425DD9">
      <w:pPr>
        <w:jc w:val="both"/>
        <w:rPr>
          <w:rFonts w:ascii="Arial" w:hAnsi="Arial" w:cs="Arial"/>
          <w:sz w:val="24"/>
          <w:szCs w:val="24"/>
        </w:rPr>
      </w:pPr>
    </w:p>
    <w:p w14:paraId="05ED0BD4" w14:textId="77777777" w:rsidR="00EF0FC8" w:rsidRPr="007C30AA" w:rsidRDefault="00EF0FC8">
      <w:pPr>
        <w:rPr>
          <w:rFonts w:ascii="Arial" w:hAnsi="Arial" w:cs="Arial"/>
          <w:sz w:val="24"/>
          <w:szCs w:val="24"/>
        </w:rPr>
      </w:pPr>
    </w:p>
    <w:p w14:paraId="71EB6847" w14:textId="77777777" w:rsidR="00425DD9" w:rsidRDefault="00425DD9">
      <w:pPr>
        <w:rPr>
          <w:sz w:val="24"/>
        </w:rPr>
      </w:pPr>
      <w:r w:rsidRPr="007C30AA">
        <w:rPr>
          <w:rFonts w:ascii="Arial" w:hAnsi="Arial" w:cs="Arial"/>
          <w:sz w:val="24"/>
          <w:szCs w:val="24"/>
        </w:rPr>
        <w:t>……….…….. dnia ……….……..</w:t>
      </w:r>
      <w:r w:rsidRPr="007C30AA">
        <w:rPr>
          <w:rFonts w:ascii="Arial" w:hAnsi="Arial" w:cs="Arial"/>
          <w:sz w:val="24"/>
          <w:szCs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………………...……………………………………….</w:t>
      </w:r>
    </w:p>
    <w:p w14:paraId="6F0C68B2" w14:textId="77777777" w:rsidR="00425DD9" w:rsidRDefault="00425DD9" w:rsidP="008049AC">
      <w:pPr>
        <w:ind w:left="7788" w:firstLine="708"/>
        <w:rPr>
          <w:sz w:val="24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sectPr w:rsidR="00425DD9" w:rsidSect="00425D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5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27A98" w14:textId="77777777" w:rsidR="00D04DBB" w:rsidRDefault="00D04DBB">
      <w:r>
        <w:separator/>
      </w:r>
    </w:p>
  </w:endnote>
  <w:endnote w:type="continuationSeparator" w:id="0">
    <w:p w14:paraId="779F35CE" w14:textId="77777777" w:rsidR="00D04DBB" w:rsidRDefault="00D04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8C68D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B5D5BA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A2A6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016749A" w14:textId="77777777" w:rsidR="00EF0FC8" w:rsidRDefault="00EF0FC8">
    <w:pPr>
      <w:pStyle w:val="Stopka"/>
      <w:tabs>
        <w:tab w:val="clear" w:pos="4536"/>
      </w:tabs>
      <w:jc w:val="center"/>
    </w:pPr>
  </w:p>
  <w:p w14:paraId="7883F78E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06465A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06465A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73B66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D9E9E2E" w14:textId="77777777" w:rsidR="00EF0FC8" w:rsidRDefault="00EF0FC8">
    <w:pPr>
      <w:pStyle w:val="Stopka"/>
      <w:tabs>
        <w:tab w:val="clear" w:pos="4536"/>
      </w:tabs>
      <w:jc w:val="center"/>
    </w:pPr>
  </w:p>
  <w:p w14:paraId="29273AA8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4F787" w14:textId="77777777" w:rsidR="00D04DBB" w:rsidRDefault="00D04DBB">
      <w:r>
        <w:separator/>
      </w:r>
    </w:p>
  </w:footnote>
  <w:footnote w:type="continuationSeparator" w:id="0">
    <w:p w14:paraId="39630D40" w14:textId="77777777" w:rsidR="00D04DBB" w:rsidRDefault="00D04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FF1A7" w14:textId="77777777" w:rsidR="007C4F77" w:rsidRDefault="007C4F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ED432" w14:textId="77777777" w:rsidR="007C4F77" w:rsidRDefault="007C4F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A30BE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16A"/>
    <w:rsid w:val="00013C96"/>
    <w:rsid w:val="0006465A"/>
    <w:rsid w:val="000D6FE5"/>
    <w:rsid w:val="0017493F"/>
    <w:rsid w:val="001F059E"/>
    <w:rsid w:val="00425DD9"/>
    <w:rsid w:val="005E43A0"/>
    <w:rsid w:val="00792635"/>
    <w:rsid w:val="007C30AA"/>
    <w:rsid w:val="007C4F77"/>
    <w:rsid w:val="008049AC"/>
    <w:rsid w:val="0085716A"/>
    <w:rsid w:val="008F50C0"/>
    <w:rsid w:val="009A1F76"/>
    <w:rsid w:val="00A43C8C"/>
    <w:rsid w:val="00AB1B1F"/>
    <w:rsid w:val="00C65FC5"/>
    <w:rsid w:val="00CB6588"/>
    <w:rsid w:val="00D04DBB"/>
    <w:rsid w:val="00E078CE"/>
    <w:rsid w:val="00EE7BF2"/>
    <w:rsid w:val="00EF0FC8"/>
    <w:rsid w:val="00F216D9"/>
    <w:rsid w:val="00F85E7E"/>
    <w:rsid w:val="00F9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E2607D"/>
  <w15:chartTrackingRefBased/>
  <w15:docId w15:val="{3BB901F7-6545-472F-8712-BD8BBE821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basedOn w:val="Domylnaczcionkaakapitu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rsid w:val="008049A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04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agatag</dc:creator>
  <cp:keywords/>
  <cp:lastModifiedBy>UG Oświęcim</cp:lastModifiedBy>
  <cp:revision>2</cp:revision>
  <cp:lastPrinted>2000-12-14T19:24:00Z</cp:lastPrinted>
  <dcterms:created xsi:type="dcterms:W3CDTF">2026-04-21T07:45:00Z</dcterms:created>
  <dcterms:modified xsi:type="dcterms:W3CDTF">2026-04-21T07:45:00Z</dcterms:modified>
</cp:coreProperties>
</file>